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2544C" w:rsidRDefault="0057055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92" w:history="1">
        <w:r w:rsidR="00C2544C" w:rsidRPr="006C1F0D">
          <w:rPr>
            <w:rStyle w:val="aa"/>
          </w:rPr>
          <w:t>HH3C-CONFIG-MAN-MIB</w:t>
        </w:r>
        <w:r w:rsidR="00C2544C">
          <w:rPr>
            <w:webHidden/>
          </w:rPr>
          <w:tab/>
        </w:r>
        <w:r w:rsidR="00C2544C">
          <w:rPr>
            <w:webHidden/>
          </w:rPr>
          <w:fldChar w:fldCharType="begin"/>
        </w:r>
        <w:r w:rsidR="00C2544C">
          <w:rPr>
            <w:webHidden/>
          </w:rPr>
          <w:instrText xml:space="preserve"> PAGEREF _Toc94098292 \h </w:instrText>
        </w:r>
        <w:r w:rsidR="00C2544C">
          <w:rPr>
            <w:webHidden/>
          </w:rPr>
        </w:r>
        <w:r w:rsidR="00C2544C">
          <w:rPr>
            <w:webHidden/>
          </w:rPr>
          <w:fldChar w:fldCharType="separate"/>
        </w:r>
        <w:r w:rsidR="00C2544C">
          <w:rPr>
            <w:webHidden/>
          </w:rPr>
          <w:t>2</w:t>
        </w:r>
        <w:r w:rsidR="00C2544C">
          <w:rPr>
            <w:webHidden/>
          </w:rPr>
          <w:fldChar w:fldCharType="end"/>
        </w:r>
      </w:hyperlink>
    </w:p>
    <w:p w:rsidR="00C2544C" w:rsidRDefault="00C254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3" w:history="1">
        <w:r w:rsidRPr="006C1F0D">
          <w:rPr>
            <w:rStyle w:val="aa"/>
          </w:rPr>
          <w:t>hh3cCfgLog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4" w:history="1">
        <w:r w:rsidRPr="006C1F0D">
          <w:rPr>
            <w:rStyle w:val="aa"/>
          </w:rPr>
          <w:t>Scalar objects of hh3cCfgLog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5" w:history="1">
        <w:r w:rsidRPr="006C1F0D">
          <w:rPr>
            <w:rStyle w:val="aa"/>
          </w:rPr>
          <w:t>hh3cCfgLogTable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6" w:history="1">
        <w:r w:rsidRPr="006C1F0D">
          <w:rPr>
            <w:rStyle w:val="aa"/>
            <w:lang w:val="zh-CN"/>
          </w:rPr>
          <w:t>hh3cCfgOperate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7" w:history="1">
        <w:r w:rsidRPr="006C1F0D">
          <w:rPr>
            <w:rStyle w:val="aa"/>
          </w:rPr>
          <w:t>Scalar objects of hh3cCfgOperate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8" w:history="1">
        <w:r w:rsidRPr="006C1F0D">
          <w:rPr>
            <w:rStyle w:val="aa"/>
          </w:rPr>
          <w:t>hh3cCfgOperateTable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99" w:history="1">
        <w:r w:rsidRPr="006C1F0D">
          <w:rPr>
            <w:rStyle w:val="aa"/>
          </w:rPr>
          <w:t>hh3cCfgOperateResultTable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0" w:history="1">
        <w:r w:rsidRPr="006C1F0D">
          <w:rPr>
            <w:rStyle w:val="aa"/>
          </w:rPr>
          <w:t>Scalar objects of hh3cCfgExecuteOperate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C2544C" w:rsidRDefault="00C2544C">
      <w:pPr>
        <w:pStyle w:val="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01" w:history="1">
        <w:r w:rsidRPr="006C1F0D">
          <w:rPr>
            <w:rStyle w:val="aa"/>
          </w:rPr>
          <w:t>hh3cCfgExecuteResultTable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57055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64F3D" w:rsidRPr="000B0285" w:rsidRDefault="00D64F3D" w:rsidP="00D64F3D">
      <w:pPr>
        <w:pStyle w:val="1"/>
        <w:tabs>
          <w:tab w:val="num" w:pos="432"/>
        </w:tabs>
        <w:ind w:left="432" w:hanging="432"/>
        <w:jc w:val="both"/>
      </w:pPr>
      <w:bookmarkStart w:id="1" w:name="_Toc268856582"/>
      <w:bookmarkStart w:id="2" w:name="_Toc397420855"/>
      <w:bookmarkStart w:id="3" w:name="_Toc94098292"/>
      <w:r w:rsidRPr="000B0285">
        <w:lastRenderedPageBreak/>
        <w:t>HH3C-CONFIG-MAN-MIB</w:t>
      </w:r>
      <w:bookmarkEnd w:id="1"/>
      <w:bookmarkEnd w:id="2"/>
      <w:bookmarkEnd w:id="3"/>
    </w:p>
    <w:p w:rsidR="00D64F3D" w:rsidRPr="00D64F3D" w:rsidRDefault="00D64F3D" w:rsidP="00D64F3D">
      <w:r w:rsidRPr="00D64F3D">
        <w:t>A configuration management MIB, includes configuration log management and Backup &amp; Restore operation of configuration.</w:t>
      </w:r>
    </w:p>
    <w:p w:rsidR="00D64F3D" w:rsidRPr="00D64F3D" w:rsidRDefault="00D64F3D" w:rsidP="00D64F3D">
      <w:r w:rsidRPr="00D64F3D">
        <w:t>All the configuration change events can be managed by the log management MIB. The configuration may be changed by CLI, SNMP or other ways defined as the MIB.</w:t>
      </w:r>
    </w:p>
    <w:p w:rsidR="00D64F3D" w:rsidRPr="00D64F3D" w:rsidRDefault="00D64F3D" w:rsidP="00D64F3D">
      <w:r w:rsidRPr="00D64F3D">
        <w:t>Backup &amp; Restore MIB group provides the configuration backup and restore among flash, memory and network.</w:t>
      </w:r>
    </w:p>
    <w:p w:rsidR="00D64F3D" w:rsidRPr="00D64F3D" w:rsidRDefault="00D64F3D" w:rsidP="00D64F3D">
      <w:r w:rsidRPr="00D64F3D">
        <w:t xml:space="preserve">Note: Writing flash can be done by </w:t>
      </w:r>
      <w:r w:rsidRPr="00D64F3D">
        <w:rPr>
          <w:rFonts w:hint="eastAsia"/>
        </w:rPr>
        <w:t>b</w:t>
      </w:r>
      <w:r w:rsidRPr="00D64F3D">
        <w:t xml:space="preserve">ackup(save) as described in figure below. </w:t>
      </w:r>
    </w:p>
    <w:p w:rsidR="00D64F3D" w:rsidRPr="000E0EA0" w:rsidRDefault="00C2544C" w:rsidP="00D64F3D">
      <w:r>
        <w:rPr>
          <w:rFonts w:ascii="Helvetica" w:hAnsi="Helvetica" w:cs="Helvetica"/>
        </w:rPr>
      </w:r>
      <w:r>
        <w:rPr>
          <w:rFonts w:ascii="Helvetica" w:hAnsi="Helvetica" w:cs="Helvetica"/>
        </w:rPr>
        <w:pict>
          <v:group id="_x0000_s1026" editas="canvas" style="width:414pt;height:265.2pt;mso-position-horizontal-relative:char;mso-position-vertical-relative:line" coordorigin="2394,1951" coordsize="8280,53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94;top:1951;width:8280;height:5304" o:preferrelative="f">
              <v:fill o:detectmouseclick="t"/>
              <v:path o:extrusionok="t" o:connecttype="none"/>
              <o:lock v:ext="edit" text="t"/>
            </v:shape>
            <v:oval id="_x0000_s1028" style="position:absolute;left:4838;top:2731;width:1980;height:923">
              <v:textbox style="mso-next-textbox:#_x0000_s1028">
                <w:txbxContent>
                  <w:p w:rsidR="00D64F3D" w:rsidRDefault="00D64F3D" w:rsidP="00D64F3D">
                    <w:pPr>
                      <w:spacing w:before="156" w:after="156"/>
                      <w:ind w:left="420" w:firstLineChars="57" w:firstLine="114"/>
                    </w:pPr>
                    <w:r>
                      <w:rPr>
                        <w:rFonts w:hint="eastAsia"/>
                      </w:rPr>
                      <w:t>Flash</w:t>
                    </w:r>
                  </w:p>
                  <w:p w:rsidR="00D64F3D" w:rsidRDefault="00D64F3D" w:rsidP="00D64F3D">
                    <w:pPr>
                      <w:spacing w:before="156" w:after="156"/>
                      <w:ind w:left="420"/>
                    </w:pPr>
                  </w:p>
                </w:txbxContent>
              </v:textbox>
            </v:oval>
            <v:oval id="_x0000_s1029" style="position:absolute;left:2394;top:5695;width:1980;height:936">
              <v:textbox style="mso-next-textbox:#_x0000_s1029">
                <w:txbxContent>
                  <w:p w:rsidR="00D64F3D" w:rsidRDefault="00D64F3D" w:rsidP="00D64F3D">
                    <w:pPr>
                      <w:tabs>
                        <w:tab w:val="left" w:pos="360"/>
                      </w:tabs>
                      <w:spacing w:before="156" w:after="156"/>
                      <w:ind w:leftChars="-28" w:left="0" w:hangingChars="28" w:hanging="56"/>
                    </w:pPr>
                    <w:r>
                      <w:rPr>
                        <w:rFonts w:hint="eastAsia"/>
                      </w:rPr>
                      <w:t>Memory</w:t>
                    </w:r>
                  </w:p>
                </w:txbxContent>
              </v:textbox>
            </v:oval>
            <v:oval id="_x0000_s1030" style="position:absolute;left:7074;top:5695;width:1980;height:936">
              <v:textbox style="mso-next-textbox:#_x0000_s1030">
                <w:txbxContent>
                  <w:p w:rsidR="00D64F3D" w:rsidRDefault="00D64F3D" w:rsidP="00D64F3D">
                    <w:pPr>
                      <w:spacing w:before="156" w:after="156"/>
                      <w:ind w:left="180"/>
                    </w:pPr>
                    <w:r>
                      <w:t>Network</w:t>
                    </w:r>
                  </w:p>
                </w:txbxContent>
              </v:textbox>
            </v:oval>
            <v:line id="_x0000_s1031" style="position:absolute;flip:x" from="3474,3511" to="5094,5695">
              <v:stroke endarrow="block"/>
            </v:line>
            <v:line id="_x0000_s1032" style="position:absolute;flip:y" from="4194,3667" to="5634,5851">
              <v:stroke endarrow="block"/>
            </v:line>
            <v:line id="_x0000_s1033" style="position:absolute" from="4374,6163" to="7074,6164">
              <v:stroke endarrow="block"/>
            </v:line>
            <v:line id="_x0000_s1034" style="position:absolute;flip:x" from="4194,6475" to="7254,6476">
              <v:stroke endarrow="block"/>
            </v:line>
            <v:line id="_x0000_s1035" style="position:absolute" from="6174,3667" to="7614,5695">
              <v:stroke endarrow="block"/>
            </v:line>
            <v:line id="_x0000_s1036" style="position:absolute;flip:x y" from="6534,3511" to="8154,5695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3391;top:3823;width:983;height:624" filled="f" stroked="f">
              <v:textbox style="mso-next-textbox:#_x0000_s1037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r</w:t>
                    </w:r>
                    <w:r>
                      <w:t>estore</w:t>
                    </w:r>
                  </w:p>
                </w:txbxContent>
              </v:textbox>
            </v:shape>
            <v:shape id="_x0000_s1038" type="#_x0000_t202" style="position:absolute;left:4806;top:5539;width:2012;height:780" filled="f" stroked="f">
              <v:textbox style="mso-next-textbox:#_x0000_s1038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backup(ftp/tftp)</w:t>
                    </w:r>
                  </w:p>
                </w:txbxContent>
              </v:textbox>
            </v:shape>
            <v:shape id="_x0000_s1039" type="#_x0000_t202" style="position:absolute;left:4718;top:4611;width:1728;height:780" filled="f" stroked="f">
              <v:textbox style="mso-next-textbox:#_x0000_s1039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backup(save)</w:t>
                    </w:r>
                  </w:p>
                </w:txbxContent>
              </v:textbox>
            </v:shape>
            <v:shape id="_x0000_s1040" type="#_x0000_t202" style="position:absolute;left:6966;top:3667;width:1907;height:780" filled="f" stroked="f">
              <v:textbox style="mso-next-textbox:#_x0000_s1040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restore(ftp/tftp)</w:t>
                    </w:r>
                  </w:p>
                </w:txbxContent>
              </v:textbox>
            </v:shape>
            <v:shape id="_x0000_s1041" type="#_x0000_t202" style="position:absolute;left:5634;top:5127;width:2059;height:624" filled="f" stroked="f">
              <v:textbox style="mso-next-textbox:#_x0000_s1041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backup(ftp/tftp)</w:t>
                    </w:r>
                  </w:p>
                </w:txbxContent>
              </v:textbox>
            </v:shape>
            <v:shape id="_x0000_s1042" type="#_x0000_t202" style="position:absolute;left:5303;top:6319;width:1008;height:624" filled="f" stroked="f">
              <v:textbox style="mso-next-textbox:#_x0000_s1042">
                <w:txbxContent>
                  <w:p w:rsidR="00D64F3D" w:rsidRDefault="00D64F3D" w:rsidP="00D64F3D">
                    <w:pPr>
                      <w:spacing w:before="156" w:after="156"/>
                      <w:ind w:left="0"/>
                    </w:pPr>
                    <w:r>
                      <w:rPr>
                        <w:rFonts w:hint="eastAsia"/>
                      </w:rPr>
                      <w:t>restore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64F3D" w:rsidRDefault="00D64F3D" w:rsidP="00D64F3D">
      <w:bookmarkStart w:id="4" w:name="_Toc268856586"/>
    </w:p>
    <w:p w:rsidR="00D64F3D" w:rsidRDefault="00D64F3D" w:rsidP="00D64F3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856"/>
      <w:bookmarkStart w:id="6" w:name="_Toc94098293"/>
      <w:bookmarkEnd w:id="4"/>
      <w:r>
        <w:t>hh3c</w:t>
      </w:r>
      <w:r w:rsidRPr="001E76E5">
        <w:t>CfgLog group</w:t>
      </w:r>
      <w:bookmarkEnd w:id="5"/>
      <w:bookmarkEnd w:id="6"/>
    </w:p>
    <w:p w:rsidR="00D64F3D" w:rsidRPr="00903179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7" w:name="_Toc263173358"/>
      <w:bookmarkStart w:id="8" w:name="_Toc397420857"/>
      <w:bookmarkStart w:id="9" w:name="_Toc94098294"/>
      <w:r w:rsidRPr="00903179">
        <w:t>Scalar objects of hh3cCfgLog group</w:t>
      </w:r>
      <w:bookmarkEnd w:id="7"/>
      <w:bookmarkEnd w:id="8"/>
      <w:bookmarkEnd w:id="9"/>
    </w:p>
    <w:p w:rsidR="00D64F3D" w:rsidRPr="001E76E5" w:rsidRDefault="00D64F3D" w:rsidP="00D64F3D">
      <w:pPr>
        <w:spacing w:after="120"/>
      </w:pPr>
      <w:r>
        <w:t>OID of this table is: 1.3.6.1.4.1.25506.2.4.1.1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E16E1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Head"/>
            </w:pPr>
            <w:r w:rsidRPr="00E16E1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Head"/>
            </w:pPr>
            <w:r w:rsidRPr="00E16E1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Head"/>
            </w:pPr>
            <w:r w:rsidRPr="00E16E1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Head"/>
            </w:pPr>
            <w:r w:rsidRPr="00E16E19">
              <w:t>Description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hh3cCfgRunModifiedLast (1.3.6.1.4.1.25506.2.4.1.1.1)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If system detects the current configuration has been changed, the value will </w:t>
            </w:r>
            <w:r w:rsidRPr="00E16E19">
              <w:rPr>
                <w:rFonts w:ascii="Helvetica" w:hAnsi="Helvetica" w:cs="Helvetica" w:hint="eastAsia"/>
              </w:rPr>
              <w:t>be updated</w:t>
            </w:r>
            <w:r w:rsidRPr="00E16E19">
              <w:rPr>
                <w:rFonts w:ascii="Helvetica" w:hAnsi="Helvetica" w:cs="Helvetica"/>
              </w:rPr>
              <w:t>.</w:t>
            </w:r>
            <w:r w:rsidRPr="00E16E19">
              <w:rPr>
                <w:rFonts w:ascii="Helvetica" w:hAnsi="Helvetica" w:cs="Helvetica" w:hint="eastAsia"/>
              </w:rPr>
              <w:t xml:space="preserve"> E</w:t>
            </w:r>
            <w:r w:rsidRPr="00E16E19">
              <w:rPr>
                <w:rFonts w:ascii="Helvetica" w:hAnsi="Helvetica" w:cs="Helvetica"/>
              </w:rPr>
              <w:t>xecuting SNMP SET operation, the value will also be updated.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hh3cCfgRunSavedLast (1.3.6.1.4.1.25506.2.4.1.1.2)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 xml:space="preserve">hh3cCfgStartModifiedLast (1.3.6.1.4.1.25506.2.4.1.1.3)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hh3cCfgLogLimitedEntries (1.3.6.1.4.1.25506.2.4.1.1.4)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hh3cCfgLogDeletedEntries (1.3.6.1.4.1.25506.2.4.1.1.5)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hh3cCfgLogWantBackup (1.3.6.1.4.1.25506.2.4.1.1.6)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Available for distributed systems. Always false value for a centralized system.</w:t>
            </w:r>
          </w:p>
        </w:tc>
      </w:tr>
      <w:tr w:rsidR="00D64F3D" w:rsidRPr="00E16E19" w:rsidTr="0091260D">
        <w:tc>
          <w:tcPr>
            <w:tcW w:w="3000" w:type="dxa"/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0" w:name="OLE_LINK30"/>
            <w:bookmarkStart w:id="11" w:name="OLE_LINK31"/>
            <w:r w:rsidRPr="00570880">
              <w:rPr>
                <w:rFonts w:ascii="Helvetica" w:hAnsi="Helvetica" w:cs="Helvetica"/>
              </w:rPr>
              <w:t>hh3cCfgFirstTrapTime</w:t>
            </w:r>
            <w:bookmarkEnd w:id="10"/>
            <w:bookmarkEnd w:id="11"/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shd w:val="clear" w:color="auto" w:fill="auto"/>
          </w:tcPr>
          <w:p w:rsidR="00D64F3D" w:rsidRPr="00B93B21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2" w:name="OLE_LINK10"/>
            <w:bookmarkStart w:id="13" w:name="OLE_LINK11"/>
            <w:r w:rsidRPr="00522330">
              <w:rPr>
                <w:rFonts w:ascii="Helvetica" w:hAnsi="Helvetica" w:cs="Helvetica"/>
              </w:rPr>
              <w:t>accessible-for-notify</w:t>
            </w:r>
            <w:bookmarkEnd w:id="12"/>
            <w:bookmarkEnd w:id="13"/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Not supported </w:t>
            </w:r>
          </w:p>
        </w:tc>
      </w:tr>
    </w:tbl>
    <w:p w:rsidR="00D64F3D" w:rsidRPr="00903179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14" w:name="_Toc263173359"/>
      <w:bookmarkStart w:id="15" w:name="_Toc397420858"/>
      <w:bookmarkStart w:id="16" w:name="_Toc94098295"/>
      <w:r w:rsidRPr="00903179">
        <w:t>hh3cCfgLogTable</w:t>
      </w:r>
      <w:bookmarkEnd w:id="14"/>
      <w:bookmarkEnd w:id="15"/>
      <w:bookmarkEnd w:id="16"/>
    </w:p>
    <w:p w:rsidR="00D64F3D" w:rsidRPr="00135B2E" w:rsidRDefault="00D64F3D" w:rsidP="00D64F3D">
      <w:pPr>
        <w:spacing w:after="120"/>
      </w:pPr>
      <w:r>
        <w:t>OID of this table is: 1.3.6.1.4.1.25506.2.4.1.1.7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D64F3D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hh3cCfgLogIndex (1.3.6.1.4.1.25506.2.4.1.1.7.1.1)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hh3cCfgLogTime (1.3.6.1.4.1.25506.2.4.1.1.7.1.2)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hh3cCfgLogSrcCmd (1.3.6.1.4.1.25506.2.4.1.1.7.1.3)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hh3cCfgLogSrcData (1.3.6.1.4.1.25506.2.4.1.1.7.1.4)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hh3cCfgLogDesData (1.3.6.1.4.1.25506.2.4.1.1.7.1.5)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hh3cCfgLogTerminalType (1.3.6.1.4.1.25506.2.4.1.1.7.1.6)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hh3cCfgLogTerminalUser (1.3.6.1.4.1.25506.2.4.1.1.7.1.7)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</w:t>
            </w:r>
            <w:r w:rsidRPr="00E16E19">
              <w:rPr>
                <w:rFonts w:ascii="Helvetica" w:hAnsi="Helvetica" w:cs="Helvetica" w:hint="eastAsia"/>
              </w:rPr>
              <w:t xml:space="preserve">hen users modify configuration through SNMP agent, the value of this instance is the name of the </w:t>
            </w:r>
            <w:r>
              <w:rPr>
                <w:rFonts w:ascii="Helvetica" w:hAnsi="Helvetica" w:cs="Helvetica" w:hint="eastAsia"/>
              </w:rPr>
              <w:t>SNMP v3 user</w:t>
            </w:r>
            <w:r w:rsidRPr="00E16E19">
              <w:rPr>
                <w:rFonts w:ascii="Helvetica" w:hAnsi="Helvetica" w:cs="Helvetica" w:hint="eastAsia"/>
              </w:rPr>
              <w:t xml:space="preserve">. A snmp operation produce two piece of log, the value of this instance in the second log is </w:t>
            </w:r>
            <w:r w:rsidRPr="00E16E19">
              <w:rPr>
                <w:rFonts w:ascii="Helvetica" w:hAnsi="Helvetica" w:cs="Helvetica"/>
              </w:rPr>
              <w:t>a zero length string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hh3cCfgLogTerminalNum (1.3.6.1.4.1.25506.2.4.1.1.7.1.8)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hh3cCfgLogTerminalLocation (1.3.6.1.4.1.25506.2.4.1.1.7.1.9)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hh3cCfgLogCmdSrcAddress (1.3.6.1.4.1.25506.2.4.1.1.7.1.10)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hh3cCfgLogVirHost (1.3.6.1.4.1.25506.2.4.1.1.7.1.11)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A</w:t>
            </w:r>
            <w:r w:rsidRPr="00E16E19">
              <w:rPr>
                <w:rFonts w:ascii="Helvetica" w:hAnsi="Helvetica" w:cs="Helvetica"/>
              </w:rPr>
              <w:t xml:space="preserve"> zero length string.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hh3cCfgLogUserName (1.3.6.1.4.1.25506.2.4.1.1.7.1.12)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When the value of </w:t>
            </w:r>
            <w:r w:rsidRPr="00E16E19">
              <w:rPr>
                <w:rFonts w:ascii="Helvetica" w:hAnsi="Helvetica" w:cs="Helvetica"/>
              </w:rPr>
              <w:t>hh3cCfgLogSrcCmd</w:t>
            </w:r>
            <w:r w:rsidRPr="00E16E19" w:rsidDel="00034A0D">
              <w:rPr>
                <w:rFonts w:ascii="Helvetica" w:hAnsi="Helvetica" w:cs="Helvetic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 xml:space="preserve">is </w:t>
            </w:r>
            <w:r w:rsidRPr="00E16E19">
              <w:rPr>
                <w:rFonts w:ascii="Helvetica" w:hAnsi="Helvetica" w:cs="Helvetica"/>
              </w:rPr>
              <w:t>“</w:t>
            </w:r>
            <w:r w:rsidRPr="00E16E19">
              <w:rPr>
                <w:rFonts w:ascii="Helvetica" w:hAnsi="Helvetica" w:cs="Helvetica" w:hint="eastAsia"/>
              </w:rPr>
              <w:t>cmdLine</w:t>
            </w:r>
            <w:r w:rsidRPr="00E16E19">
              <w:rPr>
                <w:rFonts w:ascii="Helvetica" w:hAnsi="Helvetica" w:cs="Helvetica"/>
              </w:rPr>
              <w:t>”</w:t>
            </w:r>
            <w:r w:rsidRPr="00E16E19">
              <w:rPr>
                <w:rFonts w:ascii="Helvetica" w:hAnsi="Helvetica" w:cs="Helvetica" w:hint="eastAsia"/>
              </w:rPr>
              <w:t xml:space="preserve">, the </w:t>
            </w:r>
            <w:r w:rsidRPr="00E16E19">
              <w:rPr>
                <w:rFonts w:ascii="Helvetica" w:hAnsi="Helvetica" w:cs="Helvetica"/>
              </w:rPr>
              <w:t>value</w:t>
            </w:r>
            <w:r w:rsidRPr="00E16E19">
              <w:rPr>
                <w:rFonts w:ascii="Helvetica" w:hAnsi="Helvetica" w:cs="Helvetica" w:hint="eastAsia"/>
              </w:rPr>
              <w:t xml:space="preserve"> of this instance is a zero length string.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 xml:space="preserve">hh3cCfgLogServerAddress (1.3.6.1.4.1.25506.2.4.1.1.7.1.13)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A snmp operation produce two piece of log, the value of this instance in the first log is always 0.0.0.0, and this instance in the second log is 0.0.0.0</w:t>
            </w:r>
            <w:r w:rsidRPr="00E16E19">
              <w:rPr>
                <w:rFonts w:ascii="Helvetica" w:hAnsi="Helvetica" w:cs="Helvetic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 xml:space="preserve">when </w:t>
            </w:r>
            <w:r w:rsidRPr="00E16E19">
              <w:rPr>
                <w:rFonts w:ascii="Helvetica" w:hAnsi="Helvetica" w:cs="Helvetica"/>
              </w:rPr>
              <w:t xml:space="preserve">hh3cCfgLogSrcData </w:t>
            </w:r>
            <w:r w:rsidRPr="00E16E19">
              <w:rPr>
                <w:rFonts w:ascii="Helvetica" w:hAnsi="Helvetica" w:cs="Helvetica" w:hint="eastAsia"/>
              </w:rPr>
              <w:t>and</w:t>
            </w:r>
            <w:r w:rsidRPr="00E16E19">
              <w:rPr>
                <w:rFonts w:ascii="Helvetica" w:hAnsi="Helvetica" w:cs="Helvetica"/>
              </w:rPr>
              <w:t xml:space="preserve"> hh3cCfgLogDesData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ha</w:t>
            </w:r>
            <w:r w:rsidRPr="00E16E19">
              <w:rPr>
                <w:rFonts w:ascii="Helvetica" w:hAnsi="Helvetica" w:cs="Helvetica" w:hint="eastAsia"/>
              </w:rPr>
              <w:t>ven</w:t>
            </w:r>
            <w:r w:rsidRPr="00E16E19">
              <w:rPr>
                <w:rFonts w:ascii="Helvetica" w:hAnsi="Helvetica" w:cs="Helvetica"/>
              </w:rPr>
              <w:t>’</w:t>
            </w: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 the value of “netFtp”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hh3cCfgLogFile (1.3.6.1.4.1.25506.2.4.1.1.7.1.14)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70880">
              <w:rPr>
                <w:rFonts w:ascii="Helvetica" w:hAnsi="Helvetica" w:cs="Helvetica"/>
              </w:rPr>
              <w:t>hh3cCfgLogCmdSrcAddrType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hh3cCfgLogCmdSrcAddrRev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570880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hh3cCfgLogCmdSrcAddrVPNName</w:t>
            </w: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hh3cCfgLogServerAddrType</w:t>
            </w:r>
          </w:p>
          <w:p w:rsidR="00D64F3D" w:rsidRPr="00E75B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hh3cCfgLogServerAddrRev</w:t>
            </w:r>
          </w:p>
          <w:p w:rsidR="00D64F3D" w:rsidRPr="00E75B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.1.4.1.25506.2.4.1.1.7.1.1</w:t>
            </w:r>
            <w:r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Pr="00E75B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B3D">
              <w:rPr>
                <w:rFonts w:ascii="Helvetica" w:hAnsi="Helvetica" w:cs="Helvetica"/>
              </w:rPr>
              <w:t>hh3cCfgLogServerAddrVPNName</w:t>
            </w:r>
            <w:r>
              <w:rPr>
                <w:rFonts w:ascii="Helvetica" w:hAnsi="Helvetica" w:cs="Helvetica" w:hint="eastAsia"/>
              </w:rPr>
              <w:t>(</w:t>
            </w:r>
            <w:r w:rsidRPr="00E16E19">
              <w:rPr>
                <w:rFonts w:ascii="Helvetica" w:hAnsi="Helvetica" w:cs="Helvetica"/>
              </w:rPr>
              <w:t>1.3.6</w:t>
            </w:r>
            <w:r>
              <w:rPr>
                <w:rFonts w:ascii="Helvetica" w:hAnsi="Helvetica" w:cs="Helvetica"/>
              </w:rPr>
              <w:t>.1.4.1.25506.2.4.1.1.7.1.</w:t>
            </w:r>
            <w:r>
              <w:rPr>
                <w:rFonts w:ascii="Helvetica" w:hAnsi="Helvetica" w:cs="Helvetica" w:hint="eastAsia"/>
              </w:rPr>
              <w:t>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F6ABF">
              <w:rPr>
                <w:rFonts w:ascii="Helvetica" w:hAnsi="Helvetica" w:cs="Helvetica"/>
              </w:rPr>
              <w:t>Not supported</w:t>
            </w:r>
          </w:p>
        </w:tc>
      </w:tr>
    </w:tbl>
    <w:p w:rsidR="00D64F3D" w:rsidRPr="009762E1" w:rsidRDefault="00D64F3D" w:rsidP="00D64F3D">
      <w:pPr>
        <w:spacing w:line="360" w:lineRule="atLeast"/>
        <w:ind w:left="420"/>
        <w:textAlignment w:val="baseline"/>
      </w:pPr>
    </w:p>
    <w:p w:rsidR="00D64F3D" w:rsidRPr="00CF7EFC" w:rsidRDefault="00D64F3D" w:rsidP="00D64F3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7" w:name="_Toc397420859"/>
      <w:bookmarkStart w:id="18" w:name="_Toc94098296"/>
      <w:r w:rsidRPr="00B845D2">
        <w:rPr>
          <w:lang w:val="zh-CN"/>
        </w:rPr>
        <w:t>hh3cCfgOperate group</w:t>
      </w:r>
      <w:bookmarkEnd w:id="17"/>
      <w:bookmarkEnd w:id="18"/>
    </w:p>
    <w:p w:rsidR="00D64F3D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19" w:name="_Toc263173360"/>
      <w:bookmarkStart w:id="20" w:name="_Toc397420860"/>
      <w:bookmarkStart w:id="21" w:name="_Toc94098297"/>
      <w:r w:rsidRPr="001E76E5">
        <w:t xml:space="preserve">Scalar objects of </w:t>
      </w:r>
      <w:r>
        <w:t>hh3c</w:t>
      </w:r>
      <w:r w:rsidRPr="001E76E5">
        <w:t>CfgOperate group</w:t>
      </w:r>
      <w:bookmarkEnd w:id="19"/>
      <w:bookmarkEnd w:id="20"/>
      <w:bookmarkEnd w:id="21"/>
    </w:p>
    <w:p w:rsidR="00D64F3D" w:rsidRPr="001E76E5" w:rsidRDefault="00D64F3D" w:rsidP="00D64F3D">
      <w:pPr>
        <w:spacing w:after="120"/>
      </w:pPr>
      <w:r>
        <w:t>OID of this table is: 1.3.6.1.4.1.25506.2.4.1.2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D64F3D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hh3cCfgOperateGlobalEntryLimit (1.3.6.1.4.1.25506.2.4.1.2.1)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hh3cCfgOperateEntryAgeOutTime (1.3.6.1.4.1.25506.2.4.1.2.2)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hh3cCfgOperateResultGlobalEntryLimit (1.3.6.1.4.1.25506.2.4.1.2.3)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hh3cCfgReset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1.3.6.1.4.1.25506.2.4.1.2.7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D64F3D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2" w:name="_Toc263173361"/>
      <w:bookmarkStart w:id="23" w:name="_Toc397420861"/>
      <w:bookmarkStart w:id="24" w:name="_Toc94098298"/>
      <w:r>
        <w:t>hh3c</w:t>
      </w:r>
      <w:r w:rsidRPr="001E76E5">
        <w:t>CfgOperateTable</w:t>
      </w:r>
      <w:bookmarkEnd w:id="22"/>
      <w:bookmarkEnd w:id="23"/>
      <w:bookmarkEnd w:id="24"/>
    </w:p>
    <w:p w:rsidR="00D64F3D" w:rsidRPr="001E76E5" w:rsidRDefault="00D64F3D" w:rsidP="00D64F3D">
      <w:pPr>
        <w:spacing w:after="120"/>
      </w:pPr>
      <w:r>
        <w:t>OID of this table is: 1.3.6.1.4.1.25506.2.4.1.2.4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D64F3D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hh3cCfgOperateIndex (1.3.6.1.4.1.25506.2.4.1.2.4.1.1)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This index can be randomly selected</w:t>
            </w:r>
            <w:r w:rsidRPr="00E16E19">
              <w:rPr>
                <w:rFonts w:ascii="Helvetica" w:hAnsi="Helvetica" w:cs="Helvetica" w:hint="eastAsia"/>
              </w:rPr>
              <w:t xml:space="preserve"> from 1 to </w:t>
            </w:r>
            <w:r w:rsidRPr="00E16E19">
              <w:rPr>
                <w:rFonts w:ascii="Helvetica" w:hAnsi="Helvetica" w:cs="Helvetica"/>
              </w:rPr>
              <w:t>2147483647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hh3cCfgOperateType (1.3.6.1.4.1.25506.2.4.1.2.4.1.2)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hh3cCfgOperateProtocol (1.3.6.1.4.1.25506.2.4.1.2.4.1.3)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hh3cCfgOperateFileName (1.3.6.1.4.1.25506.2.4.1.2.4.1.4)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The maximum length of the full file name (including path and file name) is </w:t>
            </w:r>
            <w:r w:rsidRPr="00E16E19">
              <w:rPr>
                <w:rFonts w:ascii="Helvetica" w:hAnsi="Helvetica" w:cs="Helvetica" w:hint="eastAsia"/>
              </w:rPr>
              <w:t>128</w:t>
            </w:r>
            <w:r w:rsidRPr="00E16E19">
              <w:rPr>
                <w:rFonts w:ascii="Helvetica" w:hAnsi="Helvetica" w:cs="Helvetica"/>
              </w:rPr>
              <w:t xml:space="preserve">. 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hh3cCfgOperateServerAddress (1.3.6.1.4.1.25506.2.4.1.2.4.1.5)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hh3cCfgOperateUserName (1.3.6.1.4.1.25506.2.4.1.2.4.1.6)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When the operation type is running2Net,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net2Running,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net2Startup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 xml:space="preserve">or startup2net, 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the user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name for the ftp server from/to which to download/upload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should be specified. The object must be created if</w:t>
            </w:r>
            <w:r w:rsidRPr="00E16E19">
              <w:rPr>
                <w:rFonts w:ascii="Helvetica" w:hAnsi="Helvetica" w:cs="Helvetica" w:hint="eastAsia"/>
              </w:rPr>
              <w:t xml:space="preserve"> hh3c</w:t>
            </w:r>
            <w:r w:rsidRPr="00E16E19">
              <w:rPr>
                <w:rFonts w:ascii="Helvetica" w:hAnsi="Helvetica" w:cs="Helvetica"/>
              </w:rPr>
              <w:t>CfgOperateProtocol has the value of ftp</w:t>
            </w:r>
            <w:r w:rsidRPr="00E16E19">
              <w:rPr>
                <w:rFonts w:ascii="Helvetica" w:hAnsi="Helvetica" w:cs="Helvetica" w:hint="eastAsia"/>
              </w:rPr>
              <w:t>.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>he length of name is no more than</w:t>
            </w:r>
            <w:r w:rsidRPr="00E16E19">
              <w:rPr>
                <w:rFonts w:ascii="Helvetica" w:hAnsi="Helvetica" w:cs="Helvetica" w:hint="eastAsia"/>
              </w:rPr>
              <w:t xml:space="preserve"> 40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hh3cCfgOperateUserPassword (1.3.6.1.4.1.25506.2.4.1.2.4.1.7)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When the operation type is running2Net,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net2Running,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 xml:space="preserve">net2Startup </w:t>
            </w:r>
            <w:r w:rsidRPr="00E16E19">
              <w:rPr>
                <w:rFonts w:ascii="Helvetica" w:hAnsi="Helvetica" w:cs="Helvetica"/>
              </w:rPr>
              <w:tab/>
              <w:t xml:space="preserve">or startup2net, the user password for the ftp server from/to which to download/upload should be specified. The object must be created if hh3cCfgOperateProtocol has the value of ftp. </w:t>
            </w:r>
          </w:p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 w:rsidRPr="00E16E19">
              <w:rPr>
                <w:rFonts w:ascii="Helvetica" w:hAnsi="Helvetica" w:cs="Helvetica" w:hint="eastAsia"/>
              </w:rPr>
              <w:t>password</w:t>
            </w:r>
            <w:r w:rsidRPr="00E16E19">
              <w:rPr>
                <w:rFonts w:ascii="Helvetica" w:hAnsi="Helvetica" w:cs="Helvetica"/>
              </w:rPr>
              <w:t xml:space="preserve"> is no more than </w:t>
            </w:r>
            <w:r w:rsidRPr="00E16E19">
              <w:rPr>
                <w:rFonts w:ascii="Helvetica" w:hAnsi="Helvetica" w:cs="Helvetica" w:hint="eastAsia"/>
              </w:rPr>
              <w:t xml:space="preserve">40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 zero-length string will be returned when read.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hh3cCfgOperateEndNotificationSwitch (1.3.6.1.4.1.25506.2.4.1.2.4.1.8)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hh3cCfgOperateRowStatus (1.3.6.1.4.1.25506.2.4.1.2.4.1.9)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The status of this table entry.</w:t>
            </w:r>
            <w:r w:rsidRPr="00E16E19">
              <w:rPr>
                <w:rFonts w:ascii="Helvetica" w:hAnsi="Helvetica" w:cs="Helvetica" w:hint="eastAsia"/>
              </w:rPr>
              <w:t xml:space="preserve"> W</w:t>
            </w:r>
            <w:r w:rsidRPr="00E16E19">
              <w:rPr>
                <w:rFonts w:ascii="Helvetica" w:hAnsi="Helvetica" w:cs="Helvetica"/>
              </w:rPr>
              <w:t>hen the status is active all the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object's value in the entry is not allowed to modify</w:t>
            </w:r>
            <w:r w:rsidRPr="00E16E19">
              <w:rPr>
                <w:rFonts w:ascii="Helvetica" w:hAnsi="Helvetica" w:cs="Helvetica" w:hint="eastAsia"/>
              </w:rPr>
              <w:t>, except itself</w:t>
            </w:r>
            <w:r w:rsidRPr="00E16E19">
              <w:rPr>
                <w:rFonts w:ascii="Helvetica" w:hAnsi="Helvetica" w:cs="Helvetica"/>
              </w:rPr>
              <w:t>.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The </w:t>
            </w:r>
            <w:r w:rsidRPr="00E16E19">
              <w:rPr>
                <w:rFonts w:ascii="Helvetica" w:hAnsi="Helvetica" w:cs="Helvetica"/>
              </w:rPr>
              <w:t>config</w:t>
            </w:r>
            <w:r w:rsidRPr="00E16E19">
              <w:rPr>
                <w:rFonts w:ascii="Helvetica" w:hAnsi="Helvetica" w:cs="Helvetica" w:hint="eastAsia"/>
              </w:rPr>
              <w:t xml:space="preserve">uration </w:t>
            </w:r>
            <w:r w:rsidRPr="00E16E19">
              <w:rPr>
                <w:rFonts w:ascii="Helvetica" w:hAnsi="Helvetica" w:cs="Helvetica"/>
              </w:rPr>
              <w:t>operation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requests</w:t>
            </w:r>
            <w:r w:rsidRPr="00E16E19">
              <w:rPr>
                <w:rFonts w:ascii="Helvetica" w:hAnsi="Helvetica" w:cs="Helvetica" w:hint="eastAsia"/>
              </w:rPr>
              <w:t xml:space="preserve"> which are in progress are not allowed to destroy.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186E">
              <w:rPr>
                <w:rFonts w:ascii="Helvetica" w:hAnsi="Helvetica" w:cs="Helvetica"/>
              </w:rPr>
              <w:t>hh3cCfgOperateServerPor</w:t>
            </w:r>
            <w:r w:rsidRPr="00FD186E">
              <w:rPr>
                <w:rFonts w:ascii="Helvetica" w:hAnsi="Helvetica" w:cs="Helvetica" w:hint="eastAsia"/>
              </w:rPr>
              <w:t>t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10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186E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hh3cCfgOperateSrvAddrType</w:t>
            </w:r>
          </w:p>
          <w:p w:rsidR="00D64F3D" w:rsidRPr="00FD186E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11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FD186E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F00F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ipv4,ipv6 and dns.</w:t>
            </w:r>
          </w:p>
        </w:tc>
      </w:tr>
      <w:tr w:rsidR="00D64F3D" w:rsidRPr="00E16E1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hh3cCfgOperateSrvAddrRev</w:t>
            </w:r>
          </w:p>
          <w:p w:rsidR="00D64F3D" w:rsidRPr="001C0055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lastRenderedPageBreak/>
              <w:t>(1.3.6</w:t>
            </w:r>
            <w:r>
              <w:rPr>
                <w:rFonts w:ascii="Helvetica" w:hAnsi="Helvetica" w:cs="Helvetica"/>
              </w:rPr>
              <w:t>.1.4.1.25506.2.4.1.2.4.1.</w:t>
            </w:r>
            <w:r>
              <w:rPr>
                <w:rFonts w:ascii="Helvetica" w:hAnsi="Helvetica" w:cs="Helvetica" w:hint="eastAsia"/>
              </w:rPr>
              <w:t>12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Pr="00FD186E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50A0">
              <w:rPr>
                <w:rFonts w:ascii="Helvetica" w:hAnsi="Helvetica" w:cs="Helvetica"/>
              </w:rPr>
              <w:lastRenderedPageBreak/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When the </w:t>
            </w:r>
            <w:r>
              <w:rPr>
                <w:rFonts w:ascii="Helvetica" w:hAnsi="Helvetica" w:cs="Helvetica" w:hint="eastAsia"/>
              </w:rPr>
              <w:t xml:space="preserve">address </w:t>
            </w:r>
            <w:r w:rsidRPr="00E16E19">
              <w:rPr>
                <w:rFonts w:ascii="Helvetica" w:hAnsi="Helvetica" w:cs="Helvetica"/>
              </w:rPr>
              <w:t xml:space="preserve">type is </w:t>
            </w:r>
            <w:r>
              <w:rPr>
                <w:rFonts w:ascii="Helvetica" w:hAnsi="Helvetica" w:cs="Helvetica" w:hint="eastAsia"/>
              </w:rPr>
              <w:lastRenderedPageBreak/>
              <w:t>ipv4</w:t>
            </w:r>
            <w:r w:rsidRPr="00E16E19">
              <w:rPr>
                <w:rFonts w:ascii="Helvetica" w:hAnsi="Helvetica" w:cs="Helvetica"/>
              </w:rPr>
              <w:t>,</w:t>
            </w:r>
            <w:r>
              <w:rPr>
                <w:rFonts w:ascii="Helvetica" w:hAnsi="Helvetica" w:cs="Helvetica" w:hint="eastAsia"/>
              </w:rPr>
              <w:t>ipv6</w:t>
            </w:r>
            <w:r>
              <w:rPr>
                <w:rFonts w:ascii="Helvetica" w:hAnsi="Helvetica" w:cs="Helvetica"/>
              </w:rPr>
              <w:t xml:space="preserve"> or dns</w:t>
            </w:r>
            <w:r w:rsidRPr="00E16E19">
              <w:rPr>
                <w:rFonts w:ascii="Helvetica" w:hAnsi="Helvetica" w:cs="Helvetica"/>
              </w:rPr>
              <w:t xml:space="preserve">, </w:t>
            </w:r>
            <w:r>
              <w:rPr>
                <w:rFonts w:ascii="Helvetica" w:hAnsi="Helvetica" w:cs="Helvetica" w:hint="eastAsia"/>
              </w:rPr>
              <w:t xml:space="preserve">the address </w:t>
            </w:r>
            <w:r w:rsidRPr="00E16E19">
              <w:rPr>
                <w:rFonts w:ascii="Helvetica" w:hAnsi="Helvetica" w:cs="Helvetica"/>
              </w:rPr>
              <w:t xml:space="preserve">should be specified. </w:t>
            </w:r>
          </w:p>
          <w:p w:rsidR="00D64F3D" w:rsidRPr="00BF6E01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when it is ipv4 address,t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>ess must be 4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>; when it is ipv6 address,t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>ess must be 16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>; when it is dns,t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>
              <w:rPr>
                <w:rFonts w:ascii="Helvetica" w:hAnsi="Helvetica" w:cs="Helvetica" w:hint="eastAsia"/>
              </w:rPr>
              <w:t>a</w:t>
            </w:r>
            <w:r w:rsidRPr="001C0055">
              <w:rPr>
                <w:rFonts w:ascii="Helvetica" w:hAnsi="Helvetica" w:cs="Helvetica"/>
              </w:rPr>
              <w:t>ddr</w:t>
            </w:r>
            <w:r>
              <w:rPr>
                <w:rFonts w:ascii="Helvetica" w:hAnsi="Helvetica" w:cs="Helvetica" w:hint="eastAsia"/>
              </w:rPr>
              <w:t xml:space="preserve">ess </w:t>
            </w:r>
            <w:r w:rsidRPr="00E16E19">
              <w:rPr>
                <w:rFonts w:ascii="Helvetica" w:hAnsi="Helvetica" w:cs="Helvetica"/>
              </w:rPr>
              <w:t xml:space="preserve">is no more than </w:t>
            </w:r>
            <w:r>
              <w:rPr>
                <w:rFonts w:ascii="Helvetica" w:hAnsi="Helvetica" w:cs="Helvetica" w:hint="eastAsia"/>
              </w:rPr>
              <w:t>253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 w:hint="eastAsia"/>
              </w:rPr>
              <w:t>and must larger than 0 characters.</w:t>
            </w:r>
          </w:p>
        </w:tc>
      </w:tr>
      <w:tr w:rsidR="00D64F3D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Pr="001C0055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lastRenderedPageBreak/>
              <w:t>hh3cCfgOperateSrvVPNName</w:t>
            </w:r>
            <w:r w:rsidRPr="00E16E19">
              <w:rPr>
                <w:rFonts w:ascii="Helvetica" w:hAnsi="Helvetica" w:cs="Helvetica"/>
              </w:rPr>
              <w:t>(1.3.6</w:t>
            </w:r>
            <w:r>
              <w:rPr>
                <w:rFonts w:ascii="Helvetica" w:hAnsi="Helvetica" w:cs="Helvetica"/>
              </w:rPr>
              <w:t>.1.4.1.25506.2.4.1.2.4.1</w:t>
            </w:r>
            <w:r>
              <w:rPr>
                <w:rFonts w:ascii="Helvetica" w:hAnsi="Helvetica" w:cs="Helvetica" w:hint="eastAsia"/>
              </w:rPr>
              <w:t>3</w:t>
            </w:r>
            <w:r w:rsidRPr="00E16E19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Pr="00FD50A0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50A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T</w:t>
            </w:r>
            <w:r w:rsidRPr="00E16E19">
              <w:rPr>
                <w:rFonts w:ascii="Helvetica" w:hAnsi="Helvetica" w:cs="Helvetica"/>
              </w:rPr>
              <w:t xml:space="preserve">he length of </w:t>
            </w:r>
            <w:r>
              <w:rPr>
                <w:rFonts w:ascii="Helvetica" w:hAnsi="Helvetica" w:cs="Helvetica"/>
              </w:rPr>
              <w:t>vpn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 xml:space="preserve">is no more than </w:t>
            </w:r>
            <w:r>
              <w:rPr>
                <w:rFonts w:ascii="Helvetica" w:hAnsi="Helvetica" w:cs="Helvetica" w:hint="eastAsia"/>
              </w:rPr>
              <w:t>31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character</w:t>
            </w:r>
            <w:r w:rsidRPr="00E16E19">
              <w:rPr>
                <w:rFonts w:ascii="Helvetica" w:hAnsi="Helvetica" w:cs="Helvetica" w:hint="eastAsia"/>
              </w:rPr>
              <w:t>s, and must larger than 0 characters.</w:t>
            </w:r>
          </w:p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D64F3D" w:rsidRPr="00393740" w:rsidRDefault="00D64F3D" w:rsidP="00D64F3D"/>
    <w:p w:rsidR="00D64F3D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5" w:name="_Toc263173362"/>
      <w:bookmarkStart w:id="26" w:name="_Toc397420862"/>
      <w:bookmarkStart w:id="27" w:name="_Toc263173363"/>
      <w:bookmarkStart w:id="28" w:name="_Toc94098299"/>
      <w:r>
        <w:t>hh3c</w:t>
      </w:r>
      <w:r w:rsidRPr="001E76E5">
        <w:t>CfgOperateResultTable</w:t>
      </w:r>
      <w:bookmarkEnd w:id="25"/>
      <w:bookmarkEnd w:id="26"/>
      <w:bookmarkEnd w:id="28"/>
    </w:p>
    <w:p w:rsidR="00D64F3D" w:rsidRPr="001E76E5" w:rsidRDefault="00D64F3D" w:rsidP="00D64F3D">
      <w:pPr>
        <w:spacing w:after="120"/>
      </w:pPr>
      <w:r>
        <w:t>OID of this table is: 1.3.6.1.4.1.25506.2.4.1.2.5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D64F3D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hh3cCfgOperateResultIndex (1.3.6.1.4.1.25506.2.4.1.2.5.1.1)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hh3cCfgOperateResultOptIndex (1.3.6.1.4.1.25506.2.4.1.2.5.1.2)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hh3cCfgOperateResultOpType (1.3.6.1.4.1.25506.2.4.1.2.5.1.3)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hh3cCfgOperateState (1.3.6.1.4.1.25506.2.4.1.2.5.1.4)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5BF9">
              <w:rPr>
                <w:rFonts w:ascii="Helvetica" w:hAnsi="Helvetica" w:cs="Helvetica"/>
              </w:rPr>
              <w:t>The operation result of the hh3cCfgOperateTable</w:t>
            </w:r>
            <w:r>
              <w:rPr>
                <w:rFonts w:ascii="Helvetica" w:hAnsi="Helvetica" w:cs="Helvetica" w:hint="eastAsia"/>
              </w:rPr>
              <w:t>.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 xml:space="preserve">The signification of  </w:t>
            </w:r>
            <w:r w:rsidRPr="00E16E19">
              <w:rPr>
                <w:rFonts w:ascii="Helvetica" w:hAnsi="Helvetica" w:cs="Helvetica"/>
              </w:rPr>
              <w:t>opFileOpenError(13)</w:t>
            </w:r>
            <w:r w:rsidRPr="00E16E19">
              <w:rPr>
                <w:rFonts w:ascii="Helvetica" w:hAnsi="Helvetica" w:cs="Helvetica" w:hint="eastAsia"/>
              </w:rPr>
              <w:t xml:space="preserve"> is:</w:t>
            </w:r>
          </w:p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invalid file name;</w:t>
            </w:r>
            <w:r w:rsidRPr="00E16E19">
              <w:rPr>
                <w:rFonts w:ascii="Helvetica" w:hAnsi="Helvetica" w:cs="Helvetica" w:hint="eastAsia"/>
              </w:rPr>
              <w:t xml:space="preserve"> </w:t>
            </w:r>
            <w:r w:rsidRPr="00E16E19">
              <w:rPr>
                <w:rFonts w:ascii="Helvetica" w:hAnsi="Helvetica" w:cs="Helvetica"/>
              </w:rPr>
              <w:t>file not found in partition</w:t>
            </w:r>
            <w:r w:rsidRPr="00E16E19">
              <w:rPr>
                <w:rFonts w:ascii="Helvetica" w:hAnsi="Helvetica" w:cs="Helvetica" w:hint="eastAsia"/>
              </w:rPr>
              <w:t>; access violation.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hh3cCfgOperateTime (1.3.6.1.4.1.25506.2.4.1.2.5.1.5)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hh3cCfgOperateEndTime (1.3.6.1.4.1.25506.2.4.1.2.5.1.6) 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  <w:tr w:rsidR="00D64F3D" w:rsidRPr="005E58D3" w:rsidTr="0091260D">
        <w:tc>
          <w:tcPr>
            <w:tcW w:w="3000" w:type="dxa"/>
            <w:shd w:val="clear" w:color="auto" w:fill="auto"/>
          </w:tcPr>
          <w:p w:rsidR="00D64F3D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0055">
              <w:rPr>
                <w:rFonts w:ascii="Helvetica" w:hAnsi="Helvetica" w:cs="Helvetica"/>
              </w:rPr>
              <w:t>hh3cCfgOperFailReason</w:t>
            </w:r>
          </w:p>
          <w:p w:rsidR="00D64F3D" w:rsidRPr="001C0055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1C0055">
              <w:rPr>
                <w:rFonts w:ascii="Helvetica" w:hAnsi="Helvetica" w:cs="Helvetica"/>
              </w:rPr>
              <w:t>1.3.6.1.4.1.25506.2.4.1.2.5.1.7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D64F3D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29" w:name="_Toc397420863"/>
      <w:bookmarkStart w:id="30" w:name="_Toc94098300"/>
      <w:r>
        <w:rPr>
          <w:rFonts w:hint="eastAsia"/>
        </w:rPr>
        <w:t xml:space="preserve">Scalar objects of </w:t>
      </w:r>
      <w:r>
        <w:t>hh3c</w:t>
      </w:r>
      <w:r w:rsidRPr="00801FC2">
        <w:t>CfgExecuteOperate</w:t>
      </w:r>
      <w:r>
        <w:rPr>
          <w:rFonts w:hint="eastAsia"/>
        </w:rPr>
        <w:t xml:space="preserve"> group</w:t>
      </w:r>
      <w:bookmarkEnd w:id="27"/>
      <w:bookmarkEnd w:id="29"/>
      <w:bookmarkEnd w:id="30"/>
    </w:p>
    <w:p w:rsidR="00D64F3D" w:rsidRDefault="00D64F3D" w:rsidP="00D64F3D">
      <w:pPr>
        <w:spacing w:after="120"/>
      </w:pPr>
      <w:r>
        <w:t>OID of this table is: 1.3.6.1.4.1.25506.2.4.1.2.6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D64F3D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hh3cCfgExecuteOperateResultEntryLimit (1.3.6.1.4.1.25506.2.4.1.2.6.1)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</w:t>
            </w:r>
            <w:r w:rsidRPr="00E16E19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D64F3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64F3D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As per MIB</w:t>
            </w:r>
          </w:p>
        </w:tc>
      </w:tr>
    </w:tbl>
    <w:p w:rsidR="00D64F3D" w:rsidRDefault="00D64F3D" w:rsidP="00D64F3D">
      <w:pPr>
        <w:spacing w:after="120"/>
        <w:ind w:left="425"/>
      </w:pPr>
    </w:p>
    <w:p w:rsidR="00D64F3D" w:rsidRDefault="00D64F3D" w:rsidP="00D64F3D">
      <w:pPr>
        <w:pStyle w:val="3"/>
        <w:keepLines/>
        <w:widowControl w:val="0"/>
        <w:tabs>
          <w:tab w:val="num" w:pos="720"/>
        </w:tabs>
        <w:spacing w:before="260" w:after="260" w:line="416" w:lineRule="auto"/>
        <w:ind w:left="720"/>
        <w:jc w:val="both"/>
        <w:textAlignment w:val="auto"/>
      </w:pPr>
      <w:bookmarkStart w:id="31" w:name="_Toc397420864"/>
      <w:bookmarkStart w:id="32" w:name="_Toc94098301"/>
      <w:r>
        <w:t>hh3cCfgExecuteResultTable</w:t>
      </w:r>
      <w:bookmarkEnd w:id="31"/>
      <w:bookmarkEnd w:id="32"/>
    </w:p>
    <w:p w:rsidR="00D64F3D" w:rsidRDefault="00D64F3D" w:rsidP="00D64F3D">
      <w:pPr>
        <w:spacing w:after="120"/>
      </w:pPr>
      <w:r>
        <w:t>OID of this table is: 1.3.6.1.4.1.25506.2.4.1.2.6</w:t>
      </w:r>
      <w:r>
        <w:rPr>
          <w:rFonts w:hint="eastAsia"/>
        </w:rPr>
        <w:t>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64F3D" w:rsidRPr="005E58D3" w:rsidTr="0091260D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64F3D" w:rsidRPr="005E58D3" w:rsidRDefault="00D64F3D" w:rsidP="0091260D">
            <w:pPr>
              <w:pStyle w:val="TableHead"/>
            </w:pPr>
            <w:r w:rsidRPr="005E58D3">
              <w:t>Description</w:t>
            </w:r>
          </w:p>
        </w:tc>
      </w:tr>
      <w:tr w:rsidR="00B97999" w:rsidRPr="005E58D3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hh3cCfgExecuteResultIndex (1.3.6.1.4.1.25506.2.4.1.2.6.2.1.1)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97999" w:rsidRPr="005E58D3" w:rsidTr="0091260D">
        <w:tc>
          <w:tcPr>
            <w:tcW w:w="3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hh3cCfgExecuteResultOptIndex (1.3.6.1.4.1.25506.2.4.1.2.6.2.1.2) </w:t>
            </w:r>
          </w:p>
        </w:tc>
        <w:tc>
          <w:tcPr>
            <w:tcW w:w="144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97999" w:rsidRPr="005E58D3" w:rsidTr="0091260D">
        <w:tc>
          <w:tcPr>
            <w:tcW w:w="3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hh3cCfgExecuteResultOpType (1.3.6.1.4.1.25506.2.4.1.2.6.2.1.3) </w:t>
            </w:r>
          </w:p>
        </w:tc>
        <w:tc>
          <w:tcPr>
            <w:tcW w:w="144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97999" w:rsidRPr="005E58D3" w:rsidTr="0091260D">
        <w:tc>
          <w:tcPr>
            <w:tcW w:w="3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hh3cCfgExecuteState (1.3.6.1.4.1.25506.2.4.1.2.6.2.1.4) </w:t>
            </w:r>
          </w:p>
        </w:tc>
        <w:tc>
          <w:tcPr>
            <w:tcW w:w="144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97999" w:rsidRPr="005E58D3" w:rsidTr="0091260D">
        <w:tc>
          <w:tcPr>
            <w:tcW w:w="3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hh3cCfgExecuteTime (1.3.6.1.4.1.25506.2.4.1.2.6.2.1.5) </w:t>
            </w:r>
          </w:p>
        </w:tc>
        <w:tc>
          <w:tcPr>
            <w:tcW w:w="144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97999" w:rsidRPr="005E58D3" w:rsidTr="0091260D">
        <w:tc>
          <w:tcPr>
            <w:tcW w:w="3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hh3cCfgExecuteEndTime (1.3.6.1.4.1.25506.2.4.1.2.6.2.1.6) </w:t>
            </w:r>
          </w:p>
        </w:tc>
        <w:tc>
          <w:tcPr>
            <w:tcW w:w="144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97999" w:rsidRPr="00E16E19" w:rsidRDefault="00B979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97999" w:rsidRPr="00E16E19" w:rsidRDefault="00B97999" w:rsidP="00E30305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16E19">
              <w:rPr>
                <w:rFonts w:ascii="Helvetica" w:hAnsi="Helvetica" w:cs="Helvetica"/>
              </w:rPr>
              <w:t xml:space="preserve"> 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567" w:rsidRDefault="004E5567">
      <w:r>
        <w:separator/>
      </w:r>
    </w:p>
  </w:endnote>
  <w:endnote w:type="continuationSeparator" w:id="0">
    <w:p w:rsidR="004E5567" w:rsidRDefault="004E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70559">
      <w:fldChar w:fldCharType="begin"/>
    </w:r>
    <w:r>
      <w:instrText>PAGE</w:instrText>
    </w:r>
    <w:r w:rsidR="00570559">
      <w:fldChar w:fldCharType="separate"/>
    </w:r>
    <w:r w:rsidR="00C2544C">
      <w:rPr>
        <w:noProof/>
      </w:rPr>
      <w:t>1</w:t>
    </w:r>
    <w:r w:rsidR="0057055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2544C">
      <w:fldChar w:fldCharType="begin"/>
    </w:r>
    <w:r w:rsidR="00C2544C">
      <w:instrText xml:space="preserve"> NUMPAGES  \* Arabic  \* MERGEFORMAT </w:instrText>
    </w:r>
    <w:r w:rsidR="00C2544C">
      <w:fldChar w:fldCharType="separate"/>
    </w:r>
    <w:r w:rsidR="00C2544C">
      <w:rPr>
        <w:noProof/>
      </w:rPr>
      <w:t>3</w:t>
    </w:r>
    <w:r w:rsidR="00C2544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567" w:rsidRDefault="004E5567">
      <w:r>
        <w:separator/>
      </w:r>
    </w:p>
  </w:footnote>
  <w:footnote w:type="continuationSeparator" w:id="0">
    <w:p w:rsidR="004E5567" w:rsidRDefault="004E5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64F3D" w:rsidRPr="00D64F3D">
      <w:t xml:space="preserve"> HH3C-CONFIG-MAN-MIB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17E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4F5C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567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559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97999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544C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4F3D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64F3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64F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64F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64F3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64F3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64F3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D64F3D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D64F3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50F48-BD83-4003-8A16-774844F0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94</TotalTime>
  <Pages>3</Pages>
  <Words>1053</Words>
  <Characters>8438</Characters>
  <Application>Microsoft Office Word</Application>
  <DocSecurity>0</DocSecurity>
  <Lines>496</Lines>
  <Paragraphs>379</Paragraphs>
  <ScaleCrop>false</ScaleCrop>
  <Company/>
  <LinksUpToDate>false</LinksUpToDate>
  <CharactersWithSpaces>9112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2022-01-26T06:03:00Z</dcterms:modified>
</cp:coreProperties>
</file>